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CB" w:rsidRDefault="00E202CB" w:rsidP="00876609">
      <w:pPr>
        <w:widowControl/>
        <w:spacing w:line="660" w:lineRule="exact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="宋体" w:cs="宋体"/>
          <w:bCs/>
          <w:kern w:val="0"/>
          <w:sz w:val="44"/>
          <w:szCs w:val="44"/>
        </w:rPr>
        <w:t>2017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年度高校人文社科研究计划项目申报汇总表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（样表）</w:t>
      </w:r>
    </w:p>
    <w:p w:rsidR="00E202CB" w:rsidRPr="004C58DF" w:rsidRDefault="00E202CB" w:rsidP="00876609">
      <w:pPr>
        <w:widowControl/>
        <w:spacing w:line="400" w:lineRule="exact"/>
        <w:jc w:val="left"/>
        <w:rPr>
          <w:rFonts w:ascii="汉仪书宋一简" w:eastAsia="汉仪书宋一简" w:hAnsi="仿宋_GB2312" w:cs="仿宋_GB2312"/>
          <w:kern w:val="0"/>
          <w:szCs w:val="21"/>
        </w:rPr>
      </w:pPr>
      <w:r w:rsidRPr="004C58DF">
        <w:rPr>
          <w:rFonts w:ascii="汉仪书宋一简" w:eastAsia="汉仪书宋一简" w:hAnsi="仿宋_GB2312" w:cs="仿宋_GB2312" w:hint="eastAsia"/>
          <w:kern w:val="0"/>
          <w:szCs w:val="21"/>
        </w:rPr>
        <w:t>申报单位</w:t>
      </w:r>
      <w:r w:rsidRPr="004C58DF">
        <w:rPr>
          <w:rFonts w:ascii="汉仪书宋一简" w:eastAsia="汉仪书宋一简" w:hAnsi="仿宋_GB2312" w:cs="仿宋_GB2312"/>
          <w:kern w:val="0"/>
          <w:szCs w:val="21"/>
        </w:rPr>
        <w:t xml:space="preserve"> </w:t>
      </w:r>
      <w:r w:rsidRPr="004C58DF">
        <w:rPr>
          <w:rFonts w:ascii="汉仪书宋一简" w:eastAsia="汉仪书宋一简" w:hAnsi="仿宋_GB2312" w:cs="仿宋_GB2312" w:hint="eastAsia"/>
          <w:kern w:val="0"/>
          <w:szCs w:val="21"/>
        </w:rPr>
        <w:t>（公</w:t>
      </w:r>
      <w:r w:rsidRPr="004C58DF">
        <w:rPr>
          <w:rFonts w:ascii="汉仪书宋一简" w:eastAsia="汉仪书宋一简" w:hAnsi="仿宋_GB2312" w:cs="仿宋_GB2312"/>
          <w:kern w:val="0"/>
          <w:szCs w:val="21"/>
        </w:rPr>
        <w:t xml:space="preserve">  </w:t>
      </w:r>
      <w:r w:rsidRPr="004C58DF">
        <w:rPr>
          <w:rFonts w:ascii="汉仪书宋一简" w:eastAsia="汉仪书宋一简" w:hAnsi="仿宋_GB2312" w:cs="仿宋_GB2312" w:hint="eastAsia"/>
          <w:kern w:val="0"/>
          <w:szCs w:val="21"/>
        </w:rPr>
        <w:t>章）</w:t>
      </w:r>
    </w:p>
    <w:tbl>
      <w:tblPr>
        <w:tblW w:w="14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8"/>
        <w:gridCol w:w="1380"/>
        <w:gridCol w:w="2360"/>
        <w:gridCol w:w="1181"/>
        <w:gridCol w:w="947"/>
        <w:gridCol w:w="1328"/>
        <w:gridCol w:w="873"/>
        <w:gridCol w:w="1180"/>
        <w:gridCol w:w="918"/>
        <w:gridCol w:w="1651"/>
        <w:gridCol w:w="1659"/>
      </w:tblGrid>
      <w:tr w:rsidR="00E202CB" w:rsidRPr="004C58DF" w:rsidTr="00375842">
        <w:trPr>
          <w:trHeight w:hRule="exact" w:val="915"/>
          <w:jc w:val="center"/>
        </w:trPr>
        <w:tc>
          <w:tcPr>
            <w:tcW w:w="848" w:type="dxa"/>
            <w:vAlign w:val="center"/>
          </w:tcPr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序号</w:t>
            </w:r>
          </w:p>
        </w:tc>
        <w:tc>
          <w:tcPr>
            <w:tcW w:w="1380" w:type="dxa"/>
            <w:vAlign w:val="center"/>
          </w:tcPr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一级学科</w:t>
            </w:r>
          </w:p>
        </w:tc>
        <w:tc>
          <w:tcPr>
            <w:tcW w:w="2360" w:type="dxa"/>
            <w:vAlign w:val="center"/>
          </w:tcPr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项</w:t>
            </w:r>
            <w:r w:rsidRPr="004C58DF">
              <w:rPr>
                <w:rFonts w:ascii="黑体" w:eastAsia="黑体" w:hAnsi="黑体" w:cs="仿宋_GB2312"/>
                <w:kern w:val="0"/>
                <w:szCs w:val="21"/>
              </w:rPr>
              <w:t xml:space="preserve"> </w:t>
            </w: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目</w:t>
            </w:r>
            <w:r w:rsidRPr="004C58DF">
              <w:rPr>
                <w:rFonts w:ascii="黑体" w:eastAsia="黑体" w:hAnsi="黑体" w:cs="仿宋_GB2312"/>
                <w:kern w:val="0"/>
                <w:szCs w:val="21"/>
              </w:rPr>
              <w:t xml:space="preserve"> </w:t>
            </w: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名</w:t>
            </w:r>
            <w:r w:rsidRPr="004C58DF">
              <w:rPr>
                <w:rFonts w:ascii="黑体" w:eastAsia="黑体" w:hAnsi="黑体" w:cs="仿宋_GB2312"/>
                <w:kern w:val="0"/>
                <w:szCs w:val="21"/>
              </w:rPr>
              <w:t xml:space="preserve"> </w:t>
            </w: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称</w:t>
            </w:r>
          </w:p>
        </w:tc>
        <w:tc>
          <w:tcPr>
            <w:tcW w:w="1181" w:type="dxa"/>
            <w:vAlign w:val="center"/>
          </w:tcPr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项目</w:t>
            </w:r>
          </w:p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类别</w:t>
            </w:r>
          </w:p>
        </w:tc>
        <w:tc>
          <w:tcPr>
            <w:tcW w:w="947" w:type="dxa"/>
            <w:vAlign w:val="center"/>
          </w:tcPr>
          <w:p w:rsidR="00E202CB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研究</w:t>
            </w:r>
          </w:p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类别</w:t>
            </w:r>
          </w:p>
        </w:tc>
        <w:tc>
          <w:tcPr>
            <w:tcW w:w="1328" w:type="dxa"/>
            <w:vAlign w:val="center"/>
          </w:tcPr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起止</w:t>
            </w:r>
          </w:p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时间</w:t>
            </w:r>
          </w:p>
        </w:tc>
        <w:tc>
          <w:tcPr>
            <w:tcW w:w="873" w:type="dxa"/>
            <w:vAlign w:val="center"/>
          </w:tcPr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推荐</w:t>
            </w:r>
          </w:p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学校</w:t>
            </w:r>
          </w:p>
        </w:tc>
        <w:tc>
          <w:tcPr>
            <w:tcW w:w="1180" w:type="dxa"/>
            <w:vAlign w:val="center"/>
          </w:tcPr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项</w:t>
            </w:r>
            <w:r w:rsidRPr="004C58DF">
              <w:rPr>
                <w:rFonts w:ascii="黑体" w:eastAsia="黑体" w:hAnsi="黑体" w:cs="仿宋_GB2312"/>
                <w:kern w:val="0"/>
                <w:szCs w:val="21"/>
              </w:rPr>
              <w:t xml:space="preserve">  </w:t>
            </w: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目</w:t>
            </w:r>
          </w:p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负责人</w:t>
            </w:r>
          </w:p>
        </w:tc>
        <w:tc>
          <w:tcPr>
            <w:tcW w:w="918" w:type="dxa"/>
            <w:vAlign w:val="center"/>
          </w:tcPr>
          <w:p w:rsidR="00E202CB" w:rsidRPr="004C58DF" w:rsidRDefault="00E202CB" w:rsidP="00EA0887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出生</w:t>
            </w:r>
          </w:p>
          <w:p w:rsidR="00E202CB" w:rsidRPr="004C58DF" w:rsidRDefault="00E202CB" w:rsidP="00EA0887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年月</w:t>
            </w:r>
          </w:p>
        </w:tc>
        <w:tc>
          <w:tcPr>
            <w:tcW w:w="1651" w:type="dxa"/>
            <w:vAlign w:val="center"/>
          </w:tcPr>
          <w:p w:rsidR="00E202CB" w:rsidRPr="004C58DF" w:rsidRDefault="00E202CB" w:rsidP="00EA0887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项目组</w:t>
            </w:r>
          </w:p>
          <w:p w:rsidR="00E202CB" w:rsidRPr="004C58DF" w:rsidRDefault="00E202CB" w:rsidP="00EA0887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其他成员</w:t>
            </w:r>
          </w:p>
        </w:tc>
        <w:tc>
          <w:tcPr>
            <w:tcW w:w="1659" w:type="dxa"/>
            <w:vAlign w:val="center"/>
          </w:tcPr>
          <w:p w:rsidR="00E202CB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申请经费</w:t>
            </w:r>
          </w:p>
          <w:p w:rsidR="00E202CB" w:rsidRPr="004C58DF" w:rsidRDefault="00E202CB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（万元）</w:t>
            </w:r>
          </w:p>
        </w:tc>
      </w:tr>
      <w:tr w:rsidR="00E202CB" w:rsidRPr="004C58DF" w:rsidTr="00375842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E202CB" w:rsidRPr="004C58DF" w:rsidTr="00375842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E202CB" w:rsidRPr="004C58DF" w:rsidTr="00375842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E202CB" w:rsidRPr="004C58DF" w:rsidTr="00375842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vAlign w:val="center"/>
          </w:tcPr>
          <w:p w:rsidR="00E202CB" w:rsidRPr="004C58DF" w:rsidRDefault="00E202CB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E202CB" w:rsidRPr="004C58DF" w:rsidTr="00375842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E202CB" w:rsidRPr="004C58DF" w:rsidTr="00375842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E202CB" w:rsidRPr="004C58DF" w:rsidTr="00375842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E202CB" w:rsidRPr="004C58DF" w:rsidTr="00375842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vAlign w:val="center"/>
          </w:tcPr>
          <w:p w:rsidR="00E202CB" w:rsidRPr="004C58DF" w:rsidRDefault="00E202CB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</w:tbl>
    <w:p w:rsidR="00E202CB" w:rsidRDefault="00E202CB"/>
    <w:sectPr w:rsidR="00E202CB" w:rsidSect="008766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2CB" w:rsidRDefault="00E202CB" w:rsidP="00876609">
      <w:r>
        <w:separator/>
      </w:r>
    </w:p>
  </w:endnote>
  <w:endnote w:type="continuationSeparator" w:id="0">
    <w:p w:rsidR="00E202CB" w:rsidRDefault="00E202CB" w:rsidP="00876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仿宋_GB2312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汉仪书宋一简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2CB" w:rsidRDefault="00E202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2CB" w:rsidRDefault="00E202C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2CB" w:rsidRDefault="00E202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2CB" w:rsidRDefault="00E202CB" w:rsidP="00876609">
      <w:r>
        <w:separator/>
      </w:r>
    </w:p>
  </w:footnote>
  <w:footnote w:type="continuationSeparator" w:id="0">
    <w:p w:rsidR="00E202CB" w:rsidRDefault="00E202CB" w:rsidP="008766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2CB" w:rsidRDefault="00E202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2CB" w:rsidRDefault="00E202CB" w:rsidP="00C6131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2CB" w:rsidRDefault="00E202C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6609"/>
    <w:rsid w:val="002E7D99"/>
    <w:rsid w:val="00375842"/>
    <w:rsid w:val="004607B1"/>
    <w:rsid w:val="004C58DF"/>
    <w:rsid w:val="00505590"/>
    <w:rsid w:val="00631EA5"/>
    <w:rsid w:val="00801D1F"/>
    <w:rsid w:val="00876609"/>
    <w:rsid w:val="00C6131B"/>
    <w:rsid w:val="00DC72FB"/>
    <w:rsid w:val="00E202CB"/>
    <w:rsid w:val="00EA0887"/>
    <w:rsid w:val="00EB2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0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766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660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7660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660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31</Words>
  <Characters>181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User</cp:lastModifiedBy>
  <cp:revision>5</cp:revision>
  <dcterms:created xsi:type="dcterms:W3CDTF">2016-03-02T00:52:00Z</dcterms:created>
  <dcterms:modified xsi:type="dcterms:W3CDTF">2017-03-07T02:17:00Z</dcterms:modified>
</cp:coreProperties>
</file>